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A95" w:rsidRDefault="00772A95" w:rsidP="001242B6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772A95" w:rsidRDefault="00772A95" w:rsidP="001242B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772A95" w:rsidRDefault="00772A95" w:rsidP="001242B6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2017 г. по 31 декабря 2017 г.</w:t>
      </w:r>
    </w:p>
    <w:p w:rsidR="00772A95" w:rsidRDefault="00772A95" w:rsidP="001242B6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772A95">
        <w:tc>
          <w:tcPr>
            <w:tcW w:w="1384" w:type="dxa"/>
            <w:vMerge w:val="restart"/>
            <w:vAlign w:val="center"/>
          </w:tcPr>
          <w:p w:rsidR="00772A95" w:rsidRDefault="00772A95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772A95" w:rsidRDefault="00772A95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772A95" w:rsidRDefault="00772A95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772A95" w:rsidRDefault="00772A95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772A95" w:rsidRDefault="00772A95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772A95" w:rsidRDefault="00772A95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772A95" w:rsidRDefault="00772A95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772A95" w:rsidRDefault="00772A95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772A95" w:rsidRDefault="00772A95" w:rsidP="002E31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2A95">
        <w:tc>
          <w:tcPr>
            <w:tcW w:w="1384" w:type="dxa"/>
            <w:vMerge/>
            <w:vAlign w:val="center"/>
          </w:tcPr>
          <w:p w:rsidR="00772A95" w:rsidRDefault="00772A95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772A95" w:rsidRDefault="00772A95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772A95" w:rsidRPr="002E31B4" w:rsidRDefault="00772A95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72A95" w:rsidRPr="002E31B4" w:rsidRDefault="00772A95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772A95" w:rsidRPr="002E31B4" w:rsidRDefault="00772A95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772A95" w:rsidRPr="002E31B4" w:rsidRDefault="00772A95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772A95" w:rsidRPr="002E31B4" w:rsidRDefault="00772A95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72A95" w:rsidRPr="002E31B4" w:rsidRDefault="00772A95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772A95" w:rsidRPr="002E31B4" w:rsidRDefault="00772A95" w:rsidP="002E31B4">
            <w:pPr>
              <w:jc w:val="center"/>
              <w:rPr>
                <w:sz w:val="20"/>
                <w:szCs w:val="20"/>
                <w:lang w:eastAsia="en-US"/>
              </w:rPr>
            </w:pPr>
            <w:r w:rsidRPr="002E31B4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772A95" w:rsidRDefault="00772A95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772A95" w:rsidRDefault="00772A95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772A95" w:rsidRDefault="00772A95">
            <w:pPr>
              <w:rPr>
                <w:lang w:eastAsia="en-US"/>
              </w:rPr>
            </w:pPr>
          </w:p>
        </w:tc>
      </w:tr>
      <w:tr w:rsidR="00772A95">
        <w:trPr>
          <w:trHeight w:val="1682"/>
        </w:trPr>
        <w:tc>
          <w:tcPr>
            <w:tcW w:w="1384" w:type="dxa"/>
          </w:tcPr>
          <w:p w:rsidR="00772A95" w:rsidRPr="002E31B4" w:rsidRDefault="00772A95">
            <w:pPr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Кущ Е.Ю.</w:t>
            </w:r>
          </w:p>
        </w:tc>
        <w:tc>
          <w:tcPr>
            <w:tcW w:w="1602" w:type="dxa"/>
          </w:tcPr>
          <w:p w:rsidR="00772A95" w:rsidRPr="002E31B4" w:rsidRDefault="00772A95" w:rsidP="002E31B4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Директор МБОУ ДО</w:t>
            </w:r>
            <w:r w:rsidRPr="002E31B4">
              <w:rPr>
                <w:color w:val="333333"/>
                <w:lang w:eastAsia="en-US"/>
              </w:rPr>
              <w:t xml:space="preserve"> ЦРТДЮ «Радуга» с.Коелга</w:t>
            </w:r>
          </w:p>
        </w:tc>
        <w:tc>
          <w:tcPr>
            <w:tcW w:w="1079" w:type="dxa"/>
          </w:tcPr>
          <w:p w:rsidR="00772A95" w:rsidRDefault="00772A95">
            <w:pPr>
              <w:rPr>
                <w:lang w:eastAsia="en-US"/>
              </w:rPr>
            </w:pPr>
          </w:p>
          <w:p w:rsidR="00772A95" w:rsidRDefault="00772A95">
            <w:pPr>
              <w:rPr>
                <w:lang w:eastAsia="en-US"/>
              </w:rPr>
            </w:pPr>
            <w:r>
              <w:rPr>
                <w:lang w:eastAsia="en-US"/>
              </w:rPr>
              <w:t>Квар</w:t>
            </w:r>
          </w:p>
          <w:p w:rsidR="00772A95" w:rsidRDefault="00772A95">
            <w:pPr>
              <w:rPr>
                <w:lang w:eastAsia="en-US"/>
              </w:rPr>
            </w:pPr>
            <w:r>
              <w:rPr>
                <w:lang w:eastAsia="en-US"/>
              </w:rPr>
              <w:t>тира</w:t>
            </w:r>
          </w:p>
        </w:tc>
        <w:tc>
          <w:tcPr>
            <w:tcW w:w="1080" w:type="dxa"/>
          </w:tcPr>
          <w:p w:rsidR="00772A95" w:rsidRPr="002E31B4" w:rsidRDefault="00772A95">
            <w:pPr>
              <w:rPr>
                <w:color w:val="333333"/>
                <w:lang w:eastAsia="en-US"/>
              </w:rPr>
            </w:pPr>
          </w:p>
          <w:p w:rsidR="00772A95" w:rsidRPr="002E31B4" w:rsidRDefault="00772A95" w:rsidP="00DC4114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 1/2</w:t>
            </w:r>
          </w:p>
        </w:tc>
        <w:tc>
          <w:tcPr>
            <w:tcW w:w="1080" w:type="dxa"/>
          </w:tcPr>
          <w:p w:rsidR="00772A95" w:rsidRPr="002E31B4" w:rsidRDefault="00772A95" w:rsidP="001242B6">
            <w:pPr>
              <w:rPr>
                <w:color w:val="333333"/>
                <w:lang w:eastAsia="en-US"/>
              </w:rPr>
            </w:pPr>
          </w:p>
          <w:p w:rsidR="00772A95" w:rsidRPr="002E31B4" w:rsidRDefault="00772A95" w:rsidP="001242B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30,3</w:t>
            </w:r>
          </w:p>
        </w:tc>
        <w:tc>
          <w:tcPr>
            <w:tcW w:w="971" w:type="dxa"/>
          </w:tcPr>
          <w:p w:rsidR="00772A95" w:rsidRDefault="00772A95" w:rsidP="002E31B4">
            <w:pPr>
              <w:jc w:val="center"/>
              <w:rPr>
                <w:color w:val="333333"/>
                <w:lang w:eastAsia="en-US"/>
              </w:rPr>
            </w:pPr>
          </w:p>
          <w:p w:rsidR="00772A95" w:rsidRPr="002E31B4" w:rsidRDefault="00772A95" w:rsidP="006E0F4D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Россия</w:t>
            </w:r>
          </w:p>
          <w:p w:rsidR="00772A95" w:rsidRPr="002E31B4" w:rsidRDefault="00772A95" w:rsidP="002E31B4">
            <w:pPr>
              <w:jc w:val="center"/>
              <w:rPr>
                <w:color w:val="333333"/>
                <w:lang w:eastAsia="en-US"/>
              </w:rPr>
            </w:pPr>
          </w:p>
          <w:p w:rsidR="00772A95" w:rsidRPr="002E31B4" w:rsidRDefault="00772A95" w:rsidP="002E31B4">
            <w:pPr>
              <w:jc w:val="center"/>
              <w:rPr>
                <w:color w:val="333333"/>
                <w:lang w:eastAsia="en-US"/>
              </w:rPr>
            </w:pPr>
          </w:p>
          <w:p w:rsidR="00772A95" w:rsidRPr="002E31B4" w:rsidRDefault="00772A95" w:rsidP="002E31B4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772A95" w:rsidRDefault="00772A95">
            <w:pPr>
              <w:rPr>
                <w:lang w:eastAsia="en-US"/>
              </w:rPr>
            </w:pPr>
            <w:r>
              <w:rPr>
                <w:lang w:eastAsia="en-US"/>
              </w:rPr>
              <w:t>1)Жилой дом</w:t>
            </w:r>
          </w:p>
          <w:p w:rsidR="00772A95" w:rsidRDefault="00772A95">
            <w:pPr>
              <w:rPr>
                <w:lang w:eastAsia="en-US"/>
              </w:rPr>
            </w:pPr>
          </w:p>
          <w:p w:rsidR="00772A95" w:rsidRDefault="00772A95">
            <w:pPr>
              <w:rPr>
                <w:lang w:eastAsia="en-US"/>
              </w:rPr>
            </w:pPr>
            <w:r>
              <w:rPr>
                <w:lang w:eastAsia="en-US"/>
              </w:rPr>
              <w:t>2)Земельный участок</w:t>
            </w:r>
          </w:p>
        </w:tc>
        <w:tc>
          <w:tcPr>
            <w:tcW w:w="1080" w:type="dxa"/>
          </w:tcPr>
          <w:p w:rsidR="00772A95" w:rsidRPr="002E31B4" w:rsidRDefault="00772A95" w:rsidP="002E31B4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72</w:t>
            </w:r>
          </w:p>
          <w:p w:rsidR="00772A95" w:rsidRPr="002E31B4" w:rsidRDefault="00772A95" w:rsidP="002E31B4">
            <w:pPr>
              <w:jc w:val="center"/>
              <w:rPr>
                <w:color w:val="333333"/>
                <w:lang w:eastAsia="en-US"/>
              </w:rPr>
            </w:pPr>
          </w:p>
          <w:p w:rsidR="00772A95" w:rsidRDefault="00772A95" w:rsidP="002E31B4">
            <w:pPr>
              <w:jc w:val="center"/>
              <w:rPr>
                <w:color w:val="333333"/>
                <w:lang w:eastAsia="en-US"/>
              </w:rPr>
            </w:pPr>
          </w:p>
          <w:p w:rsidR="00772A95" w:rsidRPr="002E31B4" w:rsidRDefault="00772A95" w:rsidP="002E31B4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400</w:t>
            </w:r>
          </w:p>
        </w:tc>
        <w:tc>
          <w:tcPr>
            <w:tcW w:w="1080" w:type="dxa"/>
          </w:tcPr>
          <w:p w:rsidR="00772A95" w:rsidRPr="002E31B4" w:rsidRDefault="00772A95" w:rsidP="002E31B4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Россия</w:t>
            </w:r>
          </w:p>
          <w:p w:rsidR="00772A95" w:rsidRPr="002E31B4" w:rsidRDefault="00772A95" w:rsidP="002E31B4">
            <w:pPr>
              <w:jc w:val="center"/>
              <w:rPr>
                <w:color w:val="333333"/>
                <w:lang w:eastAsia="en-US"/>
              </w:rPr>
            </w:pPr>
          </w:p>
          <w:p w:rsidR="00772A95" w:rsidRDefault="00772A95" w:rsidP="002E31B4">
            <w:pPr>
              <w:jc w:val="center"/>
              <w:rPr>
                <w:color w:val="333333"/>
                <w:lang w:eastAsia="en-US"/>
              </w:rPr>
            </w:pPr>
          </w:p>
          <w:p w:rsidR="00772A95" w:rsidRPr="002E31B4" w:rsidRDefault="00772A95" w:rsidP="002E31B4">
            <w:pPr>
              <w:jc w:val="center"/>
              <w:rPr>
                <w:color w:val="333333"/>
                <w:lang w:eastAsia="en-US"/>
              </w:rPr>
            </w:pPr>
            <w:r w:rsidRPr="002E31B4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772A95" w:rsidRPr="001242B6" w:rsidRDefault="00772A95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772A95" w:rsidRPr="002E31B4" w:rsidRDefault="00772A95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360771,93</w:t>
            </w:r>
          </w:p>
        </w:tc>
        <w:tc>
          <w:tcPr>
            <w:tcW w:w="1740" w:type="dxa"/>
          </w:tcPr>
          <w:p w:rsidR="00772A95" w:rsidRPr="002E31B4" w:rsidRDefault="00772A95">
            <w:pPr>
              <w:rPr>
                <w:color w:val="333333"/>
                <w:lang w:val="en-US" w:eastAsia="en-US"/>
              </w:rPr>
            </w:pPr>
          </w:p>
        </w:tc>
      </w:tr>
      <w:tr w:rsidR="00772A95">
        <w:trPr>
          <w:trHeight w:val="839"/>
        </w:trPr>
        <w:tc>
          <w:tcPr>
            <w:tcW w:w="1384" w:type="dxa"/>
          </w:tcPr>
          <w:p w:rsidR="00772A95" w:rsidRPr="001242B6" w:rsidRDefault="00772A95">
            <w:pPr>
              <w:rPr>
                <w:lang w:eastAsia="en-US"/>
              </w:rPr>
            </w:pPr>
            <w:r w:rsidRPr="001242B6"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772A95" w:rsidRPr="002E31B4" w:rsidRDefault="00772A9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772A95" w:rsidRDefault="00772A95" w:rsidP="00DC4114">
            <w:pPr>
              <w:rPr>
                <w:lang w:eastAsia="en-US"/>
              </w:rPr>
            </w:pPr>
            <w:r>
              <w:rPr>
                <w:lang w:eastAsia="en-US"/>
              </w:rPr>
              <w:t>Квар</w:t>
            </w:r>
          </w:p>
          <w:p w:rsidR="00772A95" w:rsidRPr="002E31B4" w:rsidRDefault="00772A95" w:rsidP="00DC4114">
            <w:pPr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тира</w:t>
            </w:r>
          </w:p>
        </w:tc>
        <w:tc>
          <w:tcPr>
            <w:tcW w:w="1080" w:type="dxa"/>
          </w:tcPr>
          <w:p w:rsidR="00772A95" w:rsidRPr="002E31B4" w:rsidRDefault="00772A95">
            <w:pPr>
              <w:rPr>
                <w:color w:val="800000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 1/2</w:t>
            </w:r>
          </w:p>
        </w:tc>
        <w:tc>
          <w:tcPr>
            <w:tcW w:w="1080" w:type="dxa"/>
          </w:tcPr>
          <w:p w:rsidR="00772A95" w:rsidRPr="002E31B4" w:rsidRDefault="00772A9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30,3</w:t>
            </w:r>
          </w:p>
        </w:tc>
        <w:tc>
          <w:tcPr>
            <w:tcW w:w="971" w:type="dxa"/>
          </w:tcPr>
          <w:p w:rsidR="00772A95" w:rsidRPr="002E31B4" w:rsidRDefault="00772A9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Россия </w:t>
            </w:r>
          </w:p>
        </w:tc>
        <w:tc>
          <w:tcPr>
            <w:tcW w:w="1189" w:type="dxa"/>
          </w:tcPr>
          <w:p w:rsidR="00772A95" w:rsidRDefault="00772A95" w:rsidP="002E31B4">
            <w:pPr>
              <w:pStyle w:val="ListParagraph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 w:rsidRPr="00E554FE">
              <w:rPr>
                <w:lang w:eastAsia="en-US"/>
              </w:rPr>
              <w:t>1)Жи</w:t>
            </w:r>
          </w:p>
          <w:p w:rsidR="00772A95" w:rsidRDefault="00772A95" w:rsidP="002E31B4">
            <w:pPr>
              <w:pStyle w:val="ListParagraph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 w:rsidRPr="00E554FE">
              <w:rPr>
                <w:lang w:eastAsia="en-US"/>
              </w:rPr>
              <w:t>лой дом</w:t>
            </w:r>
          </w:p>
          <w:p w:rsidR="00772A95" w:rsidRDefault="00772A95" w:rsidP="002E31B4">
            <w:pPr>
              <w:pStyle w:val="ListParagraph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>
              <w:rPr>
                <w:lang w:eastAsia="en-US"/>
              </w:rPr>
              <w:t>2)Земе</w:t>
            </w:r>
          </w:p>
          <w:p w:rsidR="00772A95" w:rsidRPr="00E554FE" w:rsidRDefault="00772A95" w:rsidP="002E31B4">
            <w:pPr>
              <w:pStyle w:val="ListParagraph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>
              <w:rPr>
                <w:lang w:eastAsia="en-US"/>
              </w:rPr>
              <w:t>льный участок</w:t>
            </w:r>
          </w:p>
        </w:tc>
        <w:tc>
          <w:tcPr>
            <w:tcW w:w="1080" w:type="dxa"/>
          </w:tcPr>
          <w:p w:rsidR="00772A95" w:rsidRDefault="00772A95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72</w:t>
            </w:r>
          </w:p>
          <w:p w:rsidR="00772A95" w:rsidRDefault="00772A95">
            <w:pPr>
              <w:rPr>
                <w:lang w:eastAsia="en-US"/>
              </w:rPr>
            </w:pPr>
          </w:p>
          <w:p w:rsidR="00772A95" w:rsidRPr="00E554FE" w:rsidRDefault="00772A95">
            <w:pPr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080" w:type="dxa"/>
          </w:tcPr>
          <w:p w:rsidR="00772A95" w:rsidRDefault="00772A95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Россия</w:t>
            </w:r>
          </w:p>
          <w:p w:rsidR="00772A95" w:rsidRDefault="00772A95">
            <w:pPr>
              <w:rPr>
                <w:lang w:eastAsia="en-US"/>
              </w:rPr>
            </w:pPr>
          </w:p>
          <w:p w:rsidR="00772A95" w:rsidRPr="00E554FE" w:rsidRDefault="00772A95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772A95" w:rsidRPr="00E554FE" w:rsidRDefault="00772A95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Автомобиль легковой</w:t>
            </w:r>
            <w:r>
              <w:rPr>
                <w:lang w:eastAsia="en-US"/>
              </w:rPr>
              <w:t>:</w:t>
            </w:r>
          </w:p>
          <w:p w:rsidR="00772A95" w:rsidRDefault="00772A95">
            <w:pPr>
              <w:rPr>
                <w:lang w:eastAsia="en-US"/>
              </w:rPr>
            </w:pPr>
            <w:r>
              <w:rPr>
                <w:lang w:eastAsia="en-US"/>
              </w:rPr>
              <w:t>1.</w:t>
            </w:r>
            <w:r w:rsidRPr="00E554FE">
              <w:rPr>
                <w:lang w:eastAsia="en-US"/>
              </w:rPr>
              <w:t>ВАЗ 21124</w:t>
            </w:r>
          </w:p>
          <w:p w:rsidR="00772A95" w:rsidRPr="00E554FE" w:rsidRDefault="00772A95">
            <w:pPr>
              <w:rPr>
                <w:lang w:eastAsia="en-US"/>
              </w:rPr>
            </w:pPr>
            <w:r>
              <w:rPr>
                <w:lang w:eastAsia="en-US"/>
              </w:rPr>
              <w:t>2.ВАЗ 217220</w:t>
            </w:r>
          </w:p>
          <w:p w:rsidR="00772A95" w:rsidRPr="00E554FE" w:rsidRDefault="00772A95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772A95" w:rsidRPr="00E554FE" w:rsidRDefault="00772A95">
            <w:pPr>
              <w:rPr>
                <w:lang w:eastAsia="en-US"/>
              </w:rPr>
            </w:pPr>
            <w:r>
              <w:rPr>
                <w:lang w:eastAsia="en-US"/>
              </w:rPr>
              <w:t>440534,89</w:t>
            </w:r>
          </w:p>
        </w:tc>
        <w:tc>
          <w:tcPr>
            <w:tcW w:w="1740" w:type="dxa"/>
          </w:tcPr>
          <w:p w:rsidR="00772A95" w:rsidRPr="002E31B4" w:rsidRDefault="00772A95">
            <w:pPr>
              <w:rPr>
                <w:color w:val="800000"/>
                <w:lang w:eastAsia="en-US"/>
              </w:rPr>
            </w:pPr>
          </w:p>
        </w:tc>
      </w:tr>
      <w:tr w:rsidR="00772A95">
        <w:tc>
          <w:tcPr>
            <w:tcW w:w="1384" w:type="dxa"/>
          </w:tcPr>
          <w:p w:rsidR="00772A95" w:rsidRPr="00E554FE" w:rsidRDefault="00772A95">
            <w:pPr>
              <w:rPr>
                <w:lang w:eastAsia="en-US"/>
              </w:rPr>
            </w:pPr>
            <w:r>
              <w:rPr>
                <w:lang w:eastAsia="en-US"/>
              </w:rPr>
              <w:t>Д</w:t>
            </w:r>
            <w:r w:rsidRPr="00E554FE">
              <w:rPr>
                <w:lang w:eastAsia="en-US"/>
              </w:rPr>
              <w:t>очь</w:t>
            </w:r>
          </w:p>
        </w:tc>
        <w:tc>
          <w:tcPr>
            <w:tcW w:w="1602" w:type="dxa"/>
          </w:tcPr>
          <w:p w:rsidR="00772A95" w:rsidRPr="002E31B4" w:rsidRDefault="00772A9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772A95" w:rsidRPr="002E31B4" w:rsidRDefault="00772A9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772A95" w:rsidRPr="002E31B4" w:rsidRDefault="00772A95" w:rsidP="002E31B4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772A95" w:rsidRPr="002E31B4" w:rsidRDefault="00772A95" w:rsidP="002E31B4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772A95" w:rsidRPr="002E31B4" w:rsidRDefault="00772A95" w:rsidP="002E31B4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772A95" w:rsidRDefault="00772A95" w:rsidP="002E31B4">
            <w:pPr>
              <w:pStyle w:val="ListParagraph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 w:rsidRPr="00E554FE">
              <w:rPr>
                <w:lang w:eastAsia="en-US"/>
              </w:rPr>
              <w:t>1)Жи</w:t>
            </w:r>
          </w:p>
          <w:p w:rsidR="00772A95" w:rsidRDefault="00772A95" w:rsidP="002E31B4">
            <w:pPr>
              <w:pStyle w:val="ListParagraph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 w:rsidRPr="00E554FE">
              <w:rPr>
                <w:lang w:eastAsia="en-US"/>
              </w:rPr>
              <w:t>лой дом</w:t>
            </w:r>
          </w:p>
          <w:p w:rsidR="00772A95" w:rsidRDefault="00772A95" w:rsidP="002E31B4">
            <w:pPr>
              <w:pStyle w:val="ListParagraph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>
              <w:rPr>
                <w:lang w:eastAsia="en-US"/>
              </w:rPr>
              <w:t>2)Земе</w:t>
            </w:r>
          </w:p>
          <w:p w:rsidR="00772A95" w:rsidRPr="00E554FE" w:rsidRDefault="00772A95" w:rsidP="002E31B4">
            <w:pPr>
              <w:pStyle w:val="ListParagraph"/>
              <w:numPr>
                <w:ilvl w:val="0"/>
                <w:numId w:val="1"/>
              </w:numPr>
              <w:ind w:left="34" w:right="89" w:hanging="426"/>
              <w:rPr>
                <w:lang w:eastAsia="en-US"/>
              </w:rPr>
            </w:pPr>
            <w:r>
              <w:rPr>
                <w:lang w:eastAsia="en-US"/>
              </w:rPr>
              <w:t>льный участок</w:t>
            </w:r>
          </w:p>
        </w:tc>
        <w:tc>
          <w:tcPr>
            <w:tcW w:w="1080" w:type="dxa"/>
          </w:tcPr>
          <w:p w:rsidR="00772A95" w:rsidRDefault="00772A95" w:rsidP="001423F7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72</w:t>
            </w:r>
          </w:p>
          <w:p w:rsidR="00772A95" w:rsidRDefault="00772A95" w:rsidP="001423F7">
            <w:pPr>
              <w:rPr>
                <w:lang w:eastAsia="en-US"/>
              </w:rPr>
            </w:pPr>
          </w:p>
          <w:p w:rsidR="00772A95" w:rsidRPr="00E554FE" w:rsidRDefault="00772A95" w:rsidP="001423F7">
            <w:pPr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080" w:type="dxa"/>
          </w:tcPr>
          <w:p w:rsidR="00772A95" w:rsidRDefault="00772A95" w:rsidP="001423F7">
            <w:pPr>
              <w:rPr>
                <w:lang w:eastAsia="en-US"/>
              </w:rPr>
            </w:pPr>
            <w:r w:rsidRPr="00E554FE">
              <w:rPr>
                <w:lang w:eastAsia="en-US"/>
              </w:rPr>
              <w:t>Россия</w:t>
            </w:r>
          </w:p>
          <w:p w:rsidR="00772A95" w:rsidRDefault="00772A95" w:rsidP="001423F7">
            <w:pPr>
              <w:rPr>
                <w:lang w:eastAsia="en-US"/>
              </w:rPr>
            </w:pPr>
          </w:p>
          <w:p w:rsidR="00772A95" w:rsidRPr="00E554FE" w:rsidRDefault="00772A95" w:rsidP="001423F7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772A95" w:rsidRPr="002E31B4" w:rsidRDefault="00772A95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772A95" w:rsidRPr="002E31B4" w:rsidRDefault="00772A95">
            <w:pPr>
              <w:rPr>
                <w:color w:val="800000"/>
                <w:lang w:eastAsia="en-US"/>
              </w:rPr>
            </w:pPr>
            <w:r w:rsidRPr="002E31B4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772A95" w:rsidRPr="002E31B4" w:rsidRDefault="00772A95">
            <w:pPr>
              <w:rPr>
                <w:color w:val="800000"/>
                <w:lang w:eastAsia="en-US"/>
              </w:rPr>
            </w:pPr>
          </w:p>
        </w:tc>
      </w:tr>
    </w:tbl>
    <w:p w:rsidR="00772A95" w:rsidRDefault="00772A95" w:rsidP="001242B6">
      <w:pPr>
        <w:rPr>
          <w:color w:val="800000"/>
        </w:rPr>
      </w:pPr>
    </w:p>
    <w:p w:rsidR="00772A95" w:rsidRDefault="00772A95" w:rsidP="001242B6"/>
    <w:sectPr w:rsidR="00772A95" w:rsidSect="001242B6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64A6D"/>
    <w:multiLevelType w:val="hybridMultilevel"/>
    <w:tmpl w:val="4B3464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42B6"/>
    <w:rsid w:val="000046AD"/>
    <w:rsid w:val="000519E8"/>
    <w:rsid w:val="001242B6"/>
    <w:rsid w:val="001423F7"/>
    <w:rsid w:val="00200B09"/>
    <w:rsid w:val="002C12D2"/>
    <w:rsid w:val="002E31B4"/>
    <w:rsid w:val="00304FA1"/>
    <w:rsid w:val="00430653"/>
    <w:rsid w:val="00584A38"/>
    <w:rsid w:val="00586B62"/>
    <w:rsid w:val="005A548F"/>
    <w:rsid w:val="00640A3E"/>
    <w:rsid w:val="006A3DF9"/>
    <w:rsid w:val="006A7E00"/>
    <w:rsid w:val="006E0F4D"/>
    <w:rsid w:val="00722F43"/>
    <w:rsid w:val="00772A95"/>
    <w:rsid w:val="007B43BE"/>
    <w:rsid w:val="0082332F"/>
    <w:rsid w:val="0090059C"/>
    <w:rsid w:val="0091469C"/>
    <w:rsid w:val="009F191C"/>
    <w:rsid w:val="009F4F77"/>
    <w:rsid w:val="00A7431F"/>
    <w:rsid w:val="00C6791C"/>
    <w:rsid w:val="00CA60E9"/>
    <w:rsid w:val="00D33757"/>
    <w:rsid w:val="00DB6C06"/>
    <w:rsid w:val="00DC4114"/>
    <w:rsid w:val="00E554FE"/>
    <w:rsid w:val="00F1629A"/>
    <w:rsid w:val="00F92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2B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42B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554F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85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</TotalTime>
  <Pages>1</Pages>
  <Words>155</Words>
  <Characters>888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2014-05-08T08:21:00Z</dcterms:created>
  <dcterms:modified xsi:type="dcterms:W3CDTF">2018-04-28T09:58:00Z</dcterms:modified>
</cp:coreProperties>
</file>